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329" w:rsidRDefault="009D4329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9D4329" w:rsidRDefault="009D4329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9D4329" w:rsidRDefault="009D4329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9D4329" w:rsidRDefault="009D4329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«Предоставление </w:t>
      </w:r>
    </w:p>
    <w:p w:rsidR="009D4329" w:rsidRDefault="009D4329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информации об очередности</w:t>
      </w:r>
    </w:p>
    <w:p w:rsidR="009D4329" w:rsidRDefault="009D4329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жилых помещений</w:t>
      </w:r>
    </w:p>
    <w:p w:rsidR="009D4329" w:rsidRDefault="009D4329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условиях социального найма»</w:t>
      </w:r>
    </w:p>
    <w:p w:rsidR="009D4329" w:rsidRDefault="009D4329" w:rsidP="000B18D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9D4329" w:rsidRDefault="009D4329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9D4329" w:rsidRDefault="009D4329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9D4329" w:rsidRPr="002143E8" w:rsidRDefault="009D4329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9D4329" w:rsidRDefault="009D4329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D4329" w:rsidRDefault="009D4329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9D4329" w:rsidRDefault="009D4329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9D4329" w:rsidRDefault="009D4329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D4329" w:rsidRPr="008B518C" w:rsidRDefault="009D4329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9D4329" w:rsidRDefault="009D4329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D4329" w:rsidRPr="008B518C" w:rsidRDefault="009D4329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9D4329" w:rsidRDefault="009D4329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D4329" w:rsidRPr="008B518C" w:rsidRDefault="009D4329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 )</w:t>
      </w:r>
    </w:p>
    <w:p w:rsidR="009D4329" w:rsidRDefault="009D4329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D4329" w:rsidRPr="008B518C" w:rsidRDefault="009D4329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9D4329" w:rsidRDefault="009D4329" w:rsidP="00DC47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4329" w:rsidRDefault="009D4329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4329" w:rsidRDefault="009D4329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9D4329" w:rsidRDefault="009D4329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исправлении опечаток и (или) ошибок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в документе</w:t>
      </w:r>
    </w:p>
    <w:p w:rsidR="009D4329" w:rsidRDefault="009D4329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9D4329" w:rsidRDefault="009D4329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9D4329" w:rsidRDefault="009D4329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______г. при предоставлении муниципальной услуги  мне было выдано ____________________________________________.</w:t>
      </w:r>
    </w:p>
    <w:p w:rsidR="009D4329" w:rsidRPr="008B518C" w:rsidRDefault="009D4329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8B518C">
        <w:rPr>
          <w:rFonts w:ascii="Times New Roman" w:hAnsi="Times New Roman"/>
          <w:sz w:val="18"/>
          <w:szCs w:val="18"/>
        </w:rPr>
        <w:t>(указать выданный документ)</w:t>
      </w:r>
    </w:p>
    <w:p w:rsidR="009D4329" w:rsidRPr="008B518C" w:rsidRDefault="009D4329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</w:p>
    <w:p w:rsidR="009D4329" w:rsidRDefault="009D4329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указанном документе  на странице ____ в  абзаце____ допущена описка:____________________________________________________________</w:t>
      </w:r>
    </w:p>
    <w:p w:rsidR="009D4329" w:rsidRDefault="009D4329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B518C">
        <w:rPr>
          <w:rFonts w:ascii="Times New Roman" w:hAnsi="Times New Roman"/>
          <w:sz w:val="18"/>
          <w:szCs w:val="18"/>
        </w:rPr>
        <w:t xml:space="preserve">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 .</w:t>
      </w:r>
    </w:p>
    <w:p w:rsidR="009D4329" w:rsidRDefault="009D4329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Правильным вариантом является: «_________________________________________________________________________________________________________________________________»</w:t>
      </w:r>
    </w:p>
    <w:p w:rsidR="009D4329" w:rsidRDefault="009D4329" w:rsidP="008B51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изложенного,  в соответствии  с действующим административным регламентом прошу исправить  в выданном документе  допущенную ошибку  на правильный вариант </w:t>
      </w:r>
    </w:p>
    <w:p w:rsidR="009D4329" w:rsidRPr="008B518C" w:rsidRDefault="009D4329" w:rsidP="008B518C">
      <w:pPr>
        <w:rPr>
          <w:rFonts w:ascii="Times New Roman" w:hAnsi="Times New Roman"/>
          <w:sz w:val="28"/>
          <w:szCs w:val="28"/>
        </w:rPr>
      </w:pPr>
    </w:p>
    <w:p w:rsidR="009D4329" w:rsidRDefault="009D4329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________________2020</w:t>
      </w:r>
      <w:r>
        <w:rPr>
          <w:rFonts w:ascii="Times New Roman" w:hAnsi="Times New Roman"/>
          <w:sz w:val="28"/>
          <w:szCs w:val="28"/>
        </w:rPr>
        <w:tab/>
      </w:r>
    </w:p>
    <w:p w:rsidR="009D4329" w:rsidRDefault="009D4329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4329" w:rsidRDefault="009D4329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9D4329" w:rsidRPr="008B518C" w:rsidRDefault="009D4329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(Ф.И.О.)</w:t>
      </w:r>
    </w:p>
    <w:sectPr w:rsidR="009D4329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3E8"/>
    <w:rsid w:val="000B18D3"/>
    <w:rsid w:val="001C15C0"/>
    <w:rsid w:val="00213563"/>
    <w:rsid w:val="002143E8"/>
    <w:rsid w:val="002203DA"/>
    <w:rsid w:val="00386F6C"/>
    <w:rsid w:val="00422B3E"/>
    <w:rsid w:val="00654786"/>
    <w:rsid w:val="0073067B"/>
    <w:rsid w:val="007F50CE"/>
    <w:rsid w:val="008774D9"/>
    <w:rsid w:val="008B518C"/>
    <w:rsid w:val="009C0385"/>
    <w:rsid w:val="009C710E"/>
    <w:rsid w:val="009D4329"/>
    <w:rsid w:val="009E6F32"/>
    <w:rsid w:val="00BB53AF"/>
    <w:rsid w:val="00BF6D7E"/>
    <w:rsid w:val="00CC747E"/>
    <w:rsid w:val="00DC478A"/>
    <w:rsid w:val="00E17D30"/>
    <w:rsid w:val="00E75FD5"/>
    <w:rsid w:val="00F15BDA"/>
    <w:rsid w:val="00F84A33"/>
    <w:rsid w:val="00FE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38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94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257</Words>
  <Characters>1466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popova</cp:lastModifiedBy>
  <cp:revision>3</cp:revision>
  <cp:lastPrinted>2020-11-18T06:51:00Z</cp:lastPrinted>
  <dcterms:created xsi:type="dcterms:W3CDTF">2020-11-18T06:51:00Z</dcterms:created>
  <dcterms:modified xsi:type="dcterms:W3CDTF">2020-11-19T11:26:00Z</dcterms:modified>
</cp:coreProperties>
</file>